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B156D9" w14:textId="13C40580" w:rsidR="006B2F86" w:rsidRDefault="007245EA" w:rsidP="00E71FC3">
      <w:pPr>
        <w:pStyle w:val="NoSpacing"/>
      </w:pPr>
      <w:r>
        <w:rPr>
          <w:u w:val="single"/>
        </w:rPr>
        <w:t>Nichola KETYNTON</w:t>
      </w:r>
      <w:r>
        <w:t xml:space="preserve">  </w:t>
      </w:r>
      <w:proofErr w:type="gramStart"/>
      <w:r>
        <w:t xml:space="preserve">   (</w:t>
      </w:r>
      <w:proofErr w:type="gramEnd"/>
      <w:r>
        <w:t>fl.1403)</w:t>
      </w:r>
    </w:p>
    <w:p w14:paraId="6213B6F2" w14:textId="180E39A4" w:rsidR="007245EA" w:rsidRDefault="007245EA" w:rsidP="00E71FC3">
      <w:pPr>
        <w:pStyle w:val="NoSpacing"/>
      </w:pPr>
      <w:r>
        <w:t>of Canterbury.</w:t>
      </w:r>
    </w:p>
    <w:p w14:paraId="74C5F54F" w14:textId="6960C265" w:rsidR="007245EA" w:rsidRDefault="007245EA" w:rsidP="00E71FC3">
      <w:pPr>
        <w:pStyle w:val="NoSpacing"/>
      </w:pPr>
    </w:p>
    <w:p w14:paraId="400E8FB5" w14:textId="09ABE5A1" w:rsidR="007245EA" w:rsidRDefault="007245EA" w:rsidP="00E71FC3">
      <w:pPr>
        <w:pStyle w:val="NoSpacing"/>
      </w:pPr>
    </w:p>
    <w:p w14:paraId="229500EC" w14:textId="41BCEB67" w:rsidR="007245EA" w:rsidRDefault="007245EA" w:rsidP="00E71FC3">
      <w:pPr>
        <w:pStyle w:val="NoSpacing"/>
      </w:pPr>
      <w:r>
        <w:t xml:space="preserve">Daughter of Thomas </w:t>
      </w:r>
      <w:proofErr w:type="spellStart"/>
      <w:r>
        <w:t>Ketynton</w:t>
      </w:r>
      <w:proofErr w:type="spellEnd"/>
      <w:r>
        <w:t>(q.v.).   (Cowper p.141)</w:t>
      </w:r>
    </w:p>
    <w:p w14:paraId="079FA616" w14:textId="089F1DC1" w:rsidR="007245EA" w:rsidRDefault="007245EA" w:rsidP="00E71FC3">
      <w:pPr>
        <w:pStyle w:val="NoSpacing"/>
      </w:pPr>
      <w:r>
        <w:t>= Alexander Norman of Sandwich(q.v.).   (ibid.)</w:t>
      </w:r>
    </w:p>
    <w:p w14:paraId="5B453746" w14:textId="0966612F" w:rsidR="007245EA" w:rsidRDefault="007245EA" w:rsidP="00E71FC3">
      <w:pPr>
        <w:pStyle w:val="NoSpacing"/>
      </w:pPr>
    </w:p>
    <w:p w14:paraId="37AAF901" w14:textId="351F664B" w:rsidR="007245EA" w:rsidRDefault="007245EA" w:rsidP="00E71FC3">
      <w:pPr>
        <w:pStyle w:val="NoSpacing"/>
      </w:pPr>
    </w:p>
    <w:p w14:paraId="10A4174D" w14:textId="5B6B5B8B" w:rsidR="007245EA" w:rsidRPr="007245EA" w:rsidRDefault="007245EA" w:rsidP="00E71FC3">
      <w:pPr>
        <w:pStyle w:val="NoSpacing"/>
      </w:pPr>
      <w:r>
        <w:t>12 September 2018</w:t>
      </w:r>
      <w:bookmarkStart w:id="0" w:name="_GoBack"/>
      <w:bookmarkEnd w:id="0"/>
    </w:p>
    <w:sectPr w:rsidR="007245EA" w:rsidRPr="007245E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096BDC" w14:textId="77777777" w:rsidR="007245EA" w:rsidRDefault="007245EA" w:rsidP="00E71FC3">
      <w:pPr>
        <w:spacing w:after="0" w:line="240" w:lineRule="auto"/>
      </w:pPr>
      <w:r>
        <w:separator/>
      </w:r>
    </w:p>
  </w:endnote>
  <w:endnote w:type="continuationSeparator" w:id="0">
    <w:p w14:paraId="21F0F23D" w14:textId="77777777" w:rsidR="007245EA" w:rsidRDefault="007245E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7D146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5DAAD6" w14:textId="77777777" w:rsidR="007245EA" w:rsidRDefault="007245EA" w:rsidP="00E71FC3">
      <w:pPr>
        <w:spacing w:after="0" w:line="240" w:lineRule="auto"/>
      </w:pPr>
      <w:r>
        <w:separator/>
      </w:r>
    </w:p>
  </w:footnote>
  <w:footnote w:type="continuationSeparator" w:id="0">
    <w:p w14:paraId="504FB941" w14:textId="77777777" w:rsidR="007245EA" w:rsidRDefault="007245E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5EA"/>
    <w:rsid w:val="001A7C09"/>
    <w:rsid w:val="00577BD5"/>
    <w:rsid w:val="00656CBA"/>
    <w:rsid w:val="006A1F77"/>
    <w:rsid w:val="007245EA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0D158F"/>
  <w15:chartTrackingRefBased/>
  <w15:docId w15:val="{5F52E8F8-B849-4696-B26D-DB46F8BDB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2018-09-12T20:31:00Z</dcterms:created>
  <dcterms:modified xsi:type="dcterms:W3CDTF">2018-09-12T20:33:00Z</dcterms:modified>
</cp:coreProperties>
</file>